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2026-05_050 OV</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Kita Prentzelstr. 6, 58095 Hagen Schreinerarbeiten</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Die ehemalige Polizeiwache Hagen wird zu einer
städtischen Kindertagesstätte und den Verwaltungsräumen des Bereiches "Jugend und Soziales" umgebaut.
Das Gebäude wird dazu kernsaniert und erhält ein neues Dach. Es entsteht ein neues Dachgeschoss mit Büros und eine Techniketage für die Rückkühler des benachbarten Museums.
Über einen seitlichen Anbau an das Gebäude
entstehen ein barrierefreier Zugang und damit ein
weiteres notwendiges Fluchttreppenhaus.</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